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70B6" w14:textId="77777777" w:rsidR="004B5D00" w:rsidRPr="008642EC" w:rsidRDefault="004B5D00" w:rsidP="004B5D0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7A4BE80" w14:textId="77777777" w:rsidR="004B5D00" w:rsidRDefault="004B5D00" w:rsidP="004B5D00">
      <w:pPr>
        <w:pStyle w:val="BasicParagraph"/>
        <w:suppressAutoHyphens/>
        <w:spacing w:line="240" w:lineRule="auto"/>
        <w:rPr>
          <w:rFonts w:ascii="Times New Roman" w:hAnsi="Times New Roman" w:cs="Times New Roman"/>
          <w:b/>
          <w:bCs/>
          <w:color w:val="000000" w:themeColor="text1"/>
          <w:sz w:val="21"/>
          <w:szCs w:val="21"/>
        </w:rPr>
      </w:pPr>
    </w:p>
    <w:p w14:paraId="462CF9CF" w14:textId="77777777" w:rsidR="004B5D00" w:rsidRPr="00582653" w:rsidRDefault="004B5D00" w:rsidP="004B5D0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67854B6" w14:textId="77777777" w:rsidR="004B5D00" w:rsidRDefault="004B5D00" w:rsidP="004B5D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156B425" w14:textId="77777777" w:rsidR="004B5D00" w:rsidRDefault="004B5D00" w:rsidP="004B5D00">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649A3BE" w14:textId="77777777" w:rsidR="004B5D00" w:rsidRPr="00582653" w:rsidRDefault="004B5D00" w:rsidP="004B5D00">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B078F6C" wp14:editId="6C162B0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21B81A0" w14:textId="5C5D2C6C" w:rsidR="004B5D00" w:rsidRDefault="004B5D00" w:rsidP="004B5D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Meeting Minutes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448832F" w14:textId="77777777" w:rsidR="004B5D00" w:rsidRDefault="004B5D00" w:rsidP="004B5D00">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CDD746C" w14:textId="77777777" w:rsidR="004B5D00" w:rsidRPr="00582653" w:rsidRDefault="004B5D00" w:rsidP="004B5D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6C81E9D" w14:textId="77777777" w:rsidR="004B5D00" w:rsidRPr="00582653" w:rsidRDefault="004B5D00" w:rsidP="004B5D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64B3C8A" w14:textId="77777777" w:rsidR="004B5D00" w:rsidRPr="008642EC" w:rsidRDefault="004B5D00" w:rsidP="004B5D00">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F5E22E6" w14:textId="77777777" w:rsidR="004B5D00" w:rsidRPr="008642EC" w:rsidRDefault="004B5D00" w:rsidP="004B5D00">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96D7DD7" w14:textId="77777777" w:rsidR="004B5D00" w:rsidRPr="00582653" w:rsidRDefault="004B5D00" w:rsidP="004B5D0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88161FE" w14:textId="77777777" w:rsidR="004B5D00" w:rsidRPr="008642EC" w:rsidRDefault="004B5D00" w:rsidP="004B5D0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69932A7" w14:textId="77777777" w:rsidR="004B5D00" w:rsidRPr="008642EC" w:rsidRDefault="004B5D00" w:rsidP="004B5D00">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E39014A" w14:textId="77777777" w:rsidR="004B5D00" w:rsidRPr="00582653" w:rsidRDefault="004B5D00" w:rsidP="004B5D00">
      <w:pPr>
        <w:pStyle w:val="BasicParagraph"/>
        <w:suppressAutoHyphens/>
        <w:spacing w:line="240" w:lineRule="auto"/>
        <w:rPr>
          <w:rFonts w:ascii="Times New Roman" w:hAnsi="Times New Roman" w:cs="Times New Roman"/>
          <w:color w:val="000000" w:themeColor="text1"/>
          <w:sz w:val="21"/>
          <w:szCs w:val="21"/>
        </w:rPr>
      </w:pPr>
    </w:p>
    <w:p w14:paraId="6BF35ECE" w14:textId="77777777" w:rsidR="004B5D00" w:rsidRPr="00582653" w:rsidRDefault="004B5D00" w:rsidP="004B5D0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288E677" w14:textId="77777777" w:rsidR="004B5D00" w:rsidRDefault="004B5D00" w:rsidP="004B5D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8FE5726" w14:textId="77777777" w:rsidR="004B5D00" w:rsidRDefault="004B5D00" w:rsidP="004B5D00">
      <w:pPr>
        <w:pStyle w:val="BasicParagraph"/>
        <w:suppressAutoHyphens/>
        <w:spacing w:line="240" w:lineRule="auto"/>
        <w:ind w:left="720"/>
        <w:rPr>
          <w:rFonts w:ascii="Times New Roman" w:hAnsi="Times New Roman" w:cs="Times New Roman"/>
          <w:color w:val="000000" w:themeColor="text1"/>
          <w:sz w:val="21"/>
          <w:szCs w:val="21"/>
        </w:rPr>
      </w:pPr>
    </w:p>
    <w:p w14:paraId="20620048" w14:textId="77777777" w:rsidR="004B5D00" w:rsidRDefault="004B5D00" w:rsidP="004B5D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AB19BD3" w14:textId="77777777" w:rsidR="004B5D00" w:rsidRDefault="004B5D00" w:rsidP="004B5D00">
      <w:pPr>
        <w:pStyle w:val="BasicParagraph"/>
        <w:suppressAutoHyphens/>
        <w:spacing w:line="240" w:lineRule="auto"/>
        <w:ind w:left="1440"/>
        <w:rPr>
          <w:rFonts w:ascii="Times New Roman" w:hAnsi="Times New Roman" w:cs="Times New Roman"/>
          <w:color w:val="000000" w:themeColor="text1"/>
          <w:sz w:val="21"/>
          <w:szCs w:val="21"/>
        </w:rPr>
      </w:pPr>
    </w:p>
    <w:p w14:paraId="3AB3ED68" w14:textId="77777777" w:rsidR="004B5D00" w:rsidRDefault="004B5D00" w:rsidP="004B5D0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3A77D02" w14:textId="77777777" w:rsidR="004B5D00" w:rsidRDefault="004B5D00" w:rsidP="004B5D00">
      <w:pPr>
        <w:pStyle w:val="BasicParagraph"/>
        <w:suppressAutoHyphens/>
        <w:spacing w:line="240" w:lineRule="auto"/>
        <w:ind w:left="1440"/>
        <w:rPr>
          <w:rFonts w:ascii="Times New Roman" w:hAnsi="Times New Roman" w:cs="Times New Roman"/>
          <w:color w:val="000000" w:themeColor="text1"/>
          <w:sz w:val="21"/>
          <w:szCs w:val="21"/>
        </w:rPr>
      </w:pPr>
    </w:p>
    <w:p w14:paraId="6B73817A" w14:textId="77777777" w:rsidR="004B5D00" w:rsidRDefault="004B5D00" w:rsidP="004B5D00">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8A2B952" w14:textId="77777777" w:rsidR="004B5D00" w:rsidRDefault="004B5D00">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A389D8B" w14:textId="17F3A236"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4B5D00">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B5D00"/>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4B5D0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B5D0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223C6-67FE-43D8-8509-3601BDE6CE86}"/>
</file>

<file path=customXml/itemProps2.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C562CAFA-4735-4BA0-9AEA-912350EF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12</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7</cp:revision>
  <dcterms:created xsi:type="dcterms:W3CDTF">2022-08-31T23:20:00Z</dcterms:created>
  <dcterms:modified xsi:type="dcterms:W3CDTF">2023-07-07T04:41:00Z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